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700C9" w14:textId="77777777" w:rsidR="006B2F86" w:rsidRDefault="0003531F" w:rsidP="00E71FC3">
      <w:pPr>
        <w:pStyle w:val="NoSpacing"/>
      </w:pPr>
      <w:r>
        <w:rPr>
          <w:u w:val="single"/>
        </w:rPr>
        <w:t>Sir Christopher CURWEN</w:t>
      </w:r>
      <w:r>
        <w:t xml:space="preserve">   </w:t>
      </w:r>
      <w:proofErr w:type="gramStart"/>
      <w:r>
        <w:t xml:space="preserve">   (</w:t>
      </w:r>
      <w:proofErr w:type="gramEnd"/>
      <w:r>
        <w:t>1422-1499)</w:t>
      </w:r>
    </w:p>
    <w:p w14:paraId="68D62105" w14:textId="77777777" w:rsidR="0003531F" w:rsidRDefault="0003531F" w:rsidP="00E71FC3">
      <w:pPr>
        <w:pStyle w:val="NoSpacing"/>
      </w:pPr>
      <w:r>
        <w:t>of Workington, Cumberland.</w:t>
      </w:r>
    </w:p>
    <w:p w14:paraId="79BD9C59" w14:textId="77777777" w:rsidR="0003531F" w:rsidRDefault="0003531F" w:rsidP="00E71FC3">
      <w:pPr>
        <w:pStyle w:val="NoSpacing"/>
      </w:pPr>
    </w:p>
    <w:p w14:paraId="7A23F2DF" w14:textId="77777777" w:rsidR="0003531F" w:rsidRDefault="0003531F" w:rsidP="00E71FC3">
      <w:pPr>
        <w:pStyle w:val="NoSpacing"/>
      </w:pPr>
    </w:p>
    <w:p w14:paraId="609EDC8F" w14:textId="77777777" w:rsidR="001E2883" w:rsidRDefault="001E2883" w:rsidP="001E2883">
      <w:pPr>
        <w:pStyle w:val="NoSpacing"/>
      </w:pPr>
      <w:r>
        <w:t xml:space="preserve">Son of Sir Thomas </w:t>
      </w:r>
      <w:proofErr w:type="gramStart"/>
      <w:r>
        <w:t>Curwen(</w:t>
      </w:r>
      <w:proofErr w:type="gramEnd"/>
      <w:r>
        <w:t>d.1470)(q.v.).</w:t>
      </w:r>
    </w:p>
    <w:p w14:paraId="49803835" w14:textId="77777777" w:rsidR="001E2883" w:rsidRDefault="001E2883" w:rsidP="001E2883">
      <w:pPr>
        <w:pStyle w:val="NoSpacing"/>
      </w:pPr>
      <w:r>
        <w:t>(</w:t>
      </w:r>
      <w:hyperlink r:id="rId6" w:history="1">
        <w:r w:rsidRPr="00C534A3">
          <w:rPr>
            <w:rStyle w:val="Hyperlink"/>
          </w:rPr>
          <w:t>https://www.geni.com/people/Sir-Christopher-Curwen/6000000000352519036</w:t>
        </w:r>
      </w:hyperlink>
      <w:r>
        <w:t>)</w:t>
      </w:r>
    </w:p>
    <w:p w14:paraId="56F9366C" w14:textId="1D2FBB45" w:rsidR="001E2883" w:rsidRDefault="001E2883" w:rsidP="001E2883">
      <w:pPr>
        <w:pStyle w:val="NoSpacing"/>
      </w:pPr>
      <w:r>
        <w:t xml:space="preserve">1 </w:t>
      </w:r>
      <w:r>
        <w:t xml:space="preserve">= Anne(q.v.), daughter of Sir John </w:t>
      </w:r>
      <w:proofErr w:type="gramStart"/>
      <w:r>
        <w:t>Pennington(</w:t>
      </w:r>
      <w:proofErr w:type="gramEnd"/>
      <w:r>
        <w:t>d.1470)(q.v.).(Foster p.157)</w:t>
      </w:r>
    </w:p>
    <w:p w14:paraId="31A9C007" w14:textId="77777777" w:rsidR="001E2883" w:rsidRDefault="001E2883" w:rsidP="001E2883">
      <w:pPr>
        <w:pStyle w:val="NoSpacing"/>
      </w:pPr>
      <w:r>
        <w:t>Children:   John(q.v.), Sir Thomas, of Workington(q.v.), William.</w:t>
      </w:r>
    </w:p>
    <w:p w14:paraId="58388A82" w14:textId="77777777" w:rsidR="001E2883" w:rsidRDefault="001E2883" w:rsidP="001E2883">
      <w:pPr>
        <w:pStyle w:val="NoSpacing"/>
      </w:pPr>
      <w:r>
        <w:t>(</w:t>
      </w:r>
      <w:hyperlink r:id="rId7" w:history="1">
        <w:r w:rsidRPr="00C534A3">
          <w:rPr>
            <w:rStyle w:val="Hyperlink"/>
          </w:rPr>
          <w:t>https://www.geni.com/people/Sir-Christopher-Curwen/6000000000352519036</w:t>
        </w:r>
      </w:hyperlink>
      <w:r>
        <w:t>)</w:t>
      </w:r>
    </w:p>
    <w:p w14:paraId="0C267F63" w14:textId="77777777" w:rsidR="001E2883" w:rsidRDefault="001E2883" w:rsidP="001E2883">
      <w:pPr>
        <w:pStyle w:val="NoSpacing"/>
      </w:pPr>
      <w:r>
        <w:t xml:space="preserve">                  Elizabeth(q.v.) = Nicholas Ridley of </w:t>
      </w:r>
      <w:proofErr w:type="spellStart"/>
      <w:r>
        <w:t>Willimondswick</w:t>
      </w:r>
      <w:proofErr w:type="spellEnd"/>
      <w:r>
        <w:t>(q.v.).  (ibid.)</w:t>
      </w:r>
    </w:p>
    <w:p w14:paraId="3BF1AA7E" w14:textId="77777777" w:rsidR="001E2883" w:rsidRDefault="001E2883" w:rsidP="001E2883">
      <w:pPr>
        <w:pStyle w:val="NoSpacing"/>
      </w:pPr>
      <w:r>
        <w:t xml:space="preserve">                  Mabel(q.v.) = William Sandford of </w:t>
      </w:r>
      <w:proofErr w:type="spellStart"/>
      <w:r>
        <w:t>Askham</w:t>
      </w:r>
      <w:proofErr w:type="spellEnd"/>
      <w:r>
        <w:t>(q.v.).   (ibid.)</w:t>
      </w:r>
    </w:p>
    <w:p w14:paraId="41268016" w14:textId="4B3001B5" w:rsidR="001E2883" w:rsidRDefault="001E2883" w:rsidP="001E2883">
      <w:pPr>
        <w:pStyle w:val="NoSpacing"/>
      </w:pPr>
      <w:r>
        <w:t xml:space="preserve">                  7 other children.   (ibid.)</w:t>
      </w:r>
    </w:p>
    <w:p w14:paraId="0BBE6D13" w14:textId="236B3018" w:rsidR="001E2883" w:rsidRDefault="001E2883" w:rsidP="001E2883">
      <w:pPr>
        <w:pStyle w:val="NoSpacing"/>
      </w:pPr>
    </w:p>
    <w:p w14:paraId="6220D96A" w14:textId="7C2D1BEB" w:rsidR="001E2883" w:rsidRDefault="001E2883" w:rsidP="001E2883">
      <w:pPr>
        <w:pStyle w:val="NoSpacing"/>
      </w:pPr>
      <w:r>
        <w:t xml:space="preserve">2 = </w:t>
      </w:r>
      <w:r>
        <w:t xml:space="preserve">Katherine </w:t>
      </w:r>
      <w:proofErr w:type="spellStart"/>
      <w:r>
        <w:t>Salkeld</w:t>
      </w:r>
      <w:proofErr w:type="spellEnd"/>
      <w:r>
        <w:t xml:space="preserve">(q.v.).   </w:t>
      </w:r>
    </w:p>
    <w:p w14:paraId="551FC20C" w14:textId="77777777" w:rsidR="001E2883" w:rsidRDefault="001E2883" w:rsidP="001E2883">
      <w:pPr>
        <w:pStyle w:val="NoSpacing"/>
      </w:pPr>
      <w:r>
        <w:t>(</w:t>
      </w:r>
      <w:hyperlink r:id="rId8" w:history="1">
        <w:r w:rsidRPr="00213178">
          <w:rPr>
            <w:rStyle w:val="Hyperlink"/>
          </w:rPr>
          <w:t>https://www.wikitree.com/wiki/Curwen-59</w:t>
        </w:r>
      </w:hyperlink>
      <w:r>
        <w:t>)</w:t>
      </w:r>
    </w:p>
    <w:p w14:paraId="699513C2" w14:textId="77777777" w:rsidR="001E2883" w:rsidRDefault="001E2883" w:rsidP="001E2883">
      <w:pPr>
        <w:pStyle w:val="NoSpacing"/>
      </w:pPr>
    </w:p>
    <w:p w14:paraId="7D0C9D70" w14:textId="77777777" w:rsidR="001E2883" w:rsidRDefault="001E2883" w:rsidP="001E2883">
      <w:pPr>
        <w:pStyle w:val="NoSpacing"/>
      </w:pPr>
    </w:p>
    <w:p w14:paraId="6800BC88" w14:textId="77777777" w:rsidR="001E2883" w:rsidRDefault="001E2883" w:rsidP="001E2883">
      <w:pPr>
        <w:pStyle w:val="NoSpacing"/>
      </w:pPr>
    </w:p>
    <w:p w14:paraId="7F4DAE81" w14:textId="3E6432DB" w:rsidR="001E2883" w:rsidRDefault="001E2883" w:rsidP="001E2883">
      <w:pPr>
        <w:pStyle w:val="NoSpacing"/>
      </w:pPr>
      <w:r>
        <w:t xml:space="preserve">  6 Apr.1499</w:t>
      </w:r>
      <w:r>
        <w:tab/>
        <w:t>He died.   (ibid.)</w:t>
      </w:r>
    </w:p>
    <w:p w14:paraId="24FFD600" w14:textId="05C17AB2" w:rsidR="001E2883" w:rsidRDefault="001E2883" w:rsidP="001E2883">
      <w:pPr>
        <w:pStyle w:val="NoSpacing"/>
      </w:pPr>
    </w:p>
    <w:p w14:paraId="6A8CB715" w14:textId="33589837" w:rsidR="001E2883" w:rsidRDefault="001E2883" w:rsidP="001E2883">
      <w:pPr>
        <w:pStyle w:val="NoSpacing"/>
      </w:pPr>
    </w:p>
    <w:p w14:paraId="68D44BEC" w14:textId="33849606" w:rsidR="001E2883" w:rsidRDefault="001E2883" w:rsidP="001E2883">
      <w:pPr>
        <w:pStyle w:val="NoSpacing"/>
      </w:pPr>
      <w:r>
        <w:t>17 January 2019</w:t>
      </w:r>
      <w:bookmarkStart w:id="0" w:name="_GoBack"/>
      <w:bookmarkEnd w:id="0"/>
    </w:p>
    <w:p w14:paraId="40538EEC" w14:textId="77777777" w:rsidR="001E2883" w:rsidRPr="0003531F" w:rsidRDefault="001E2883" w:rsidP="00E71FC3">
      <w:pPr>
        <w:pStyle w:val="NoSpacing"/>
      </w:pPr>
    </w:p>
    <w:sectPr w:rsidR="001E2883" w:rsidRPr="0003531F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25297" w14:textId="77777777" w:rsidR="0003531F" w:rsidRDefault="0003531F" w:rsidP="00E71FC3">
      <w:pPr>
        <w:spacing w:after="0" w:line="240" w:lineRule="auto"/>
      </w:pPr>
      <w:r>
        <w:separator/>
      </w:r>
    </w:p>
  </w:endnote>
  <w:endnote w:type="continuationSeparator" w:id="0">
    <w:p w14:paraId="07ACA119" w14:textId="77777777" w:rsidR="0003531F" w:rsidRDefault="000353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D7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53278" w14:textId="77777777" w:rsidR="0003531F" w:rsidRDefault="0003531F" w:rsidP="00E71FC3">
      <w:pPr>
        <w:spacing w:after="0" w:line="240" w:lineRule="auto"/>
      </w:pPr>
      <w:r>
        <w:separator/>
      </w:r>
    </w:p>
  </w:footnote>
  <w:footnote w:type="continuationSeparator" w:id="0">
    <w:p w14:paraId="13F047D0" w14:textId="77777777" w:rsidR="0003531F" w:rsidRDefault="000353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31F"/>
    <w:rsid w:val="0003531F"/>
    <w:rsid w:val="001A7C09"/>
    <w:rsid w:val="001E28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E339E"/>
  <w15:chartTrackingRefBased/>
  <w15:docId w15:val="{CC09270B-0DF5-44AE-8DCF-9D1C6501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353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531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kitree.com/wiki/Curwen-5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eni.com/people/Sir-Christopher-Curwen/60000000003525190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Sir-Christopher-Curwen/600000000035251903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2018-05-25T20:12:00Z</dcterms:created>
  <dcterms:modified xsi:type="dcterms:W3CDTF">2019-01-17T14:01:00Z</dcterms:modified>
</cp:coreProperties>
</file>